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7C8AF" w14:textId="77777777" w:rsidR="00261084" w:rsidRPr="00261084" w:rsidRDefault="00261084" w:rsidP="00261084">
      <w:pPr>
        <w:rPr>
          <w:rStyle w:val="Hyperlink"/>
          <w:u w:val="none"/>
        </w:rPr>
      </w:pPr>
      <w:r w:rsidRPr="00261084">
        <w:rPr>
          <w:rStyle w:val="Hyperlink"/>
        </w:rPr>
        <w:t>Robert HORNE</w:t>
      </w:r>
      <w:r w:rsidRPr="00261084">
        <w:rPr>
          <w:rStyle w:val="Hyperlink"/>
          <w:u w:val="none"/>
        </w:rPr>
        <w:t xml:space="preserve">      (fl.1444)</w:t>
      </w:r>
    </w:p>
    <w:p w14:paraId="511AAE60" w14:textId="77777777" w:rsidR="00261084" w:rsidRPr="00261084" w:rsidRDefault="00261084" w:rsidP="00261084">
      <w:pPr>
        <w:rPr>
          <w:rStyle w:val="Hyperlink"/>
          <w:u w:val="none"/>
        </w:rPr>
      </w:pPr>
      <w:r w:rsidRPr="00261084">
        <w:rPr>
          <w:rStyle w:val="Hyperlink"/>
          <w:u w:val="none"/>
        </w:rPr>
        <w:t>of London.</w:t>
      </w:r>
    </w:p>
    <w:p w14:paraId="07A079B0" w14:textId="77777777" w:rsidR="00261084" w:rsidRPr="00261084" w:rsidRDefault="00261084" w:rsidP="00261084">
      <w:pPr>
        <w:rPr>
          <w:rStyle w:val="Hyperlink"/>
          <w:u w:val="none"/>
        </w:rPr>
      </w:pPr>
    </w:p>
    <w:p w14:paraId="3268FC20" w14:textId="77777777" w:rsidR="00261084" w:rsidRPr="00261084" w:rsidRDefault="00261084" w:rsidP="00261084">
      <w:pPr>
        <w:rPr>
          <w:rStyle w:val="Hyperlink"/>
          <w:u w:val="none"/>
        </w:rPr>
      </w:pPr>
    </w:p>
    <w:p w14:paraId="009D3165" w14:textId="77777777" w:rsidR="00261084" w:rsidRPr="00261084" w:rsidRDefault="00261084" w:rsidP="00261084">
      <w:pPr>
        <w:rPr>
          <w:rStyle w:val="Hyperlink"/>
          <w:u w:val="none"/>
        </w:rPr>
      </w:pPr>
      <w:r w:rsidRPr="00261084">
        <w:rPr>
          <w:rStyle w:val="Hyperlink"/>
          <w:u w:val="none"/>
        </w:rPr>
        <w:t>27 Jul.1444</w:t>
      </w:r>
      <w:r w:rsidRPr="00261084">
        <w:rPr>
          <w:rStyle w:val="Hyperlink"/>
          <w:u w:val="none"/>
        </w:rPr>
        <w:tab/>
        <w:t>He was one of those who were nominated to stand for election as Alderman</w:t>
      </w:r>
    </w:p>
    <w:p w14:paraId="297C9409" w14:textId="77777777" w:rsidR="00261084" w:rsidRPr="00261084" w:rsidRDefault="00261084" w:rsidP="00261084">
      <w:pPr>
        <w:rPr>
          <w:rStyle w:val="Hyperlink"/>
          <w:u w:val="none"/>
        </w:rPr>
      </w:pPr>
      <w:r w:rsidRPr="00261084">
        <w:rPr>
          <w:rStyle w:val="Hyperlink"/>
          <w:u w:val="none"/>
        </w:rPr>
        <w:tab/>
      </w:r>
      <w:r w:rsidRPr="00261084">
        <w:rPr>
          <w:rStyle w:val="Hyperlink"/>
          <w:u w:val="none"/>
        </w:rPr>
        <w:tab/>
        <w:t>of Bridge ward. He was elected.</w:t>
      </w:r>
    </w:p>
    <w:p w14:paraId="2B47D46B" w14:textId="77777777" w:rsidR="00261084" w:rsidRPr="00261084" w:rsidRDefault="00261084" w:rsidP="00261084">
      <w:pPr>
        <w:rPr>
          <w:rStyle w:val="Hyperlink"/>
          <w:u w:val="none"/>
        </w:rPr>
      </w:pPr>
      <w:r w:rsidRPr="00261084">
        <w:rPr>
          <w:rStyle w:val="Hyperlink"/>
          <w:u w:val="none"/>
        </w:rPr>
        <w:tab/>
      </w:r>
      <w:r w:rsidRPr="00261084">
        <w:rPr>
          <w:rStyle w:val="Hyperlink"/>
          <w:u w:val="none"/>
        </w:rPr>
        <w:tab/>
        <w:t>(“Calendar of Letter- Books of the City of London: K” folio 219)</w:t>
      </w:r>
    </w:p>
    <w:p w14:paraId="7DACE638" w14:textId="77777777" w:rsidR="00261084" w:rsidRDefault="00261084" w:rsidP="00261084">
      <w:pPr>
        <w:rPr>
          <w:rStyle w:val="Hyperlink"/>
          <w:u w:val="none"/>
        </w:rPr>
      </w:pPr>
      <w:r w:rsidRPr="00261084">
        <w:rPr>
          <w:rStyle w:val="Hyperlink"/>
          <w:u w:val="none"/>
        </w:rPr>
        <w:t>28 Jul.</w:t>
      </w:r>
      <w:r w:rsidRPr="00261084">
        <w:rPr>
          <w:rStyle w:val="Hyperlink"/>
          <w:u w:val="none"/>
        </w:rPr>
        <w:tab/>
      </w:r>
      <w:r w:rsidRPr="00261084">
        <w:rPr>
          <w:rStyle w:val="Hyperlink"/>
          <w:u w:val="none"/>
        </w:rPr>
        <w:tab/>
        <w:t>He was sworn and admitted.  (ibid.)</w:t>
      </w:r>
    </w:p>
    <w:p w14:paraId="0A17FEF5" w14:textId="77777777" w:rsidR="005F4E7B" w:rsidRDefault="005F4E7B" w:rsidP="005F4E7B">
      <w:r>
        <w:t>21 Sep.</w:t>
      </w:r>
      <w:r>
        <w:tab/>
        <w:t>He was one of those who were elected auditors of the accounts of the</w:t>
      </w:r>
    </w:p>
    <w:p w14:paraId="559CB127" w14:textId="77777777" w:rsidR="005F4E7B" w:rsidRDefault="005F4E7B" w:rsidP="005F4E7B">
      <w:r>
        <w:tab/>
      </w:r>
      <w:r>
        <w:tab/>
        <w:t>Chamberlain and those of the Wardens of London Bridge.</w:t>
      </w:r>
    </w:p>
    <w:p w14:paraId="77450F30" w14:textId="77777777" w:rsidR="005F4E7B" w:rsidRDefault="005F4E7B" w:rsidP="005F4E7B">
      <w:r>
        <w:tab/>
      </w:r>
      <w:r>
        <w:tab/>
        <w:t>(“Calendar of Letter-Books of the City of London: K” folio 221b p.299)</w:t>
      </w:r>
    </w:p>
    <w:p w14:paraId="1D5F63E2" w14:textId="1F869BE9" w:rsidR="005F4E7B" w:rsidRPr="00261084" w:rsidRDefault="005F4E7B" w:rsidP="00261084">
      <w:pPr>
        <w:rPr>
          <w:rStyle w:val="Hyperlink"/>
          <w:u w:val="none"/>
        </w:rPr>
      </w:pPr>
    </w:p>
    <w:p w14:paraId="6D08F6A1" w14:textId="77777777" w:rsidR="00261084" w:rsidRPr="00261084" w:rsidRDefault="00261084" w:rsidP="00261084">
      <w:pPr>
        <w:rPr>
          <w:rStyle w:val="Hyperlink"/>
          <w:u w:val="none"/>
        </w:rPr>
      </w:pPr>
    </w:p>
    <w:p w14:paraId="0BEA5F86" w14:textId="77777777" w:rsidR="00261084" w:rsidRPr="00261084" w:rsidRDefault="00261084" w:rsidP="00261084">
      <w:pPr>
        <w:rPr>
          <w:rStyle w:val="Hyperlink"/>
          <w:u w:val="none"/>
        </w:rPr>
      </w:pPr>
    </w:p>
    <w:p w14:paraId="395F53D9" w14:textId="77777777" w:rsidR="00261084" w:rsidRDefault="00261084" w:rsidP="00261084">
      <w:pPr>
        <w:rPr>
          <w:rStyle w:val="Hyperlink"/>
          <w:u w:val="none"/>
        </w:rPr>
      </w:pPr>
      <w:r w:rsidRPr="00261084">
        <w:rPr>
          <w:rStyle w:val="Hyperlink"/>
          <w:u w:val="none"/>
        </w:rPr>
        <w:t>10 December 2018</w:t>
      </w:r>
    </w:p>
    <w:p w14:paraId="47C4D8D1" w14:textId="338CFABE" w:rsidR="005F4E7B" w:rsidRPr="00261084" w:rsidRDefault="005F4E7B" w:rsidP="00261084">
      <w:pPr>
        <w:rPr>
          <w:rStyle w:val="Hyperlink"/>
          <w:u w:val="none"/>
        </w:rPr>
      </w:pPr>
      <w:r>
        <w:rPr>
          <w:rStyle w:val="Hyperlink"/>
          <w:u w:val="none"/>
        </w:rPr>
        <w:t>24 January 2025</w:t>
      </w:r>
    </w:p>
    <w:p w14:paraId="3A4E6E45" w14:textId="77777777" w:rsidR="005F4E7B" w:rsidRPr="00261084" w:rsidRDefault="005F4E7B" w:rsidP="00E71FC3">
      <w:pPr>
        <w:pStyle w:val="NoSpacing"/>
      </w:pPr>
    </w:p>
    <w:sectPr w:rsidR="006B2F86" w:rsidRPr="0026108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99661" w14:textId="77777777" w:rsidR="00261084" w:rsidRDefault="00261084" w:rsidP="00E71FC3">
      <w:r>
        <w:separator/>
      </w:r>
    </w:p>
  </w:endnote>
  <w:endnote w:type="continuationSeparator" w:id="0">
    <w:p w14:paraId="18739249" w14:textId="77777777" w:rsidR="00261084" w:rsidRDefault="0026108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B705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91BF7" w14:textId="77777777" w:rsidR="00261084" w:rsidRDefault="00261084" w:rsidP="00E71FC3">
      <w:r>
        <w:separator/>
      </w:r>
    </w:p>
  </w:footnote>
  <w:footnote w:type="continuationSeparator" w:id="0">
    <w:p w14:paraId="6E8CFCFE" w14:textId="77777777" w:rsidR="00261084" w:rsidRDefault="0026108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084"/>
    <w:rsid w:val="001A7C09"/>
    <w:rsid w:val="00261084"/>
    <w:rsid w:val="00577BD5"/>
    <w:rsid w:val="005F4E7B"/>
    <w:rsid w:val="00656CBA"/>
    <w:rsid w:val="006A1F77"/>
    <w:rsid w:val="00733BE7"/>
    <w:rsid w:val="00AB52E8"/>
    <w:rsid w:val="00B16D3F"/>
    <w:rsid w:val="00BB41AC"/>
    <w:rsid w:val="00DB516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06AB2"/>
  <w15:chartTrackingRefBased/>
  <w15:docId w15:val="{100599E2-8B5E-4E3E-845A-6FAC07F2F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08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6108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2019-04-06T15:10:00Z</dcterms:created>
  <dcterms:modified xsi:type="dcterms:W3CDTF">2025-01-24T19:09:00Z</dcterms:modified>
</cp:coreProperties>
</file>